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B0423" w14:textId="2EDC2229" w:rsidR="00F27FDF" w:rsidRPr="00632E7D" w:rsidRDefault="001B0141">
      <w:pPr>
        <w:rPr>
          <w:rFonts w:ascii="Calibri" w:hAnsi="Calibri" w:cs="Calibri"/>
          <w:sz w:val="36"/>
          <w:szCs w:val="36"/>
        </w:rPr>
      </w:pPr>
      <w:r w:rsidRPr="00632E7D">
        <w:rPr>
          <w:rFonts w:ascii="Calibri" w:hAnsi="Calibri" w:cs="Calibri"/>
          <w:sz w:val="36"/>
          <w:szCs w:val="36"/>
        </w:rPr>
        <w:t xml:space="preserve">Protagonisten </w:t>
      </w:r>
      <w:r w:rsidR="00632E7D">
        <w:rPr>
          <w:rFonts w:ascii="Calibri" w:hAnsi="Calibri" w:cs="Calibri"/>
          <w:sz w:val="36"/>
          <w:szCs w:val="36"/>
        </w:rPr>
        <w:t>„</w:t>
      </w:r>
      <w:r w:rsidRPr="00632E7D">
        <w:rPr>
          <w:rFonts w:ascii="Calibri" w:hAnsi="Calibri" w:cs="Calibri"/>
          <w:sz w:val="36"/>
          <w:szCs w:val="36"/>
        </w:rPr>
        <w:t>Aufstand in Auschwitz</w:t>
      </w:r>
      <w:r w:rsidR="00632E7D">
        <w:rPr>
          <w:rFonts w:ascii="Calibri" w:hAnsi="Calibri" w:cs="Calibri"/>
          <w:sz w:val="36"/>
          <w:szCs w:val="36"/>
        </w:rPr>
        <w:t>“</w:t>
      </w:r>
    </w:p>
    <w:p w14:paraId="3ECAAB0D" w14:textId="77777777" w:rsidR="00F27FDF" w:rsidRPr="00632E7D" w:rsidRDefault="00F27FDF">
      <w:pPr>
        <w:rPr>
          <w:rFonts w:ascii="Calibri" w:hAnsi="Calibri" w:cs="Calibri"/>
          <w:sz w:val="32"/>
          <w:szCs w:val="32"/>
        </w:rPr>
      </w:pPr>
    </w:p>
    <w:p w14:paraId="5E59CC05" w14:textId="67A48E71" w:rsidR="001B0141" w:rsidRPr="004C6E8A" w:rsidRDefault="001B0141" w:rsidP="008B774B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iCs/>
          <w:sz w:val="32"/>
          <w:szCs w:val="32"/>
        </w:rPr>
        <w:t>Häftlinge des jüdischen Sonderkommandos</w:t>
      </w:r>
    </w:p>
    <w:p w14:paraId="2171D68C" w14:textId="70B38DD2" w:rsidR="008B774B" w:rsidRPr="004C6E8A" w:rsidRDefault="008B774B" w:rsidP="008B774B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Shlomo Dragon</w:t>
      </w:r>
      <w:r w:rsidR="00421C65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421C65" w:rsidRPr="004C6E8A">
        <w:rPr>
          <w:rFonts w:ascii="Calibri" w:hAnsi="Calibri" w:cs="Calibri"/>
          <w:iCs/>
          <w:sz w:val="32"/>
          <w:szCs w:val="32"/>
        </w:rPr>
        <w:t>1922 – 2001, Herkunft: Polen</w:t>
      </w:r>
    </w:p>
    <w:p w14:paraId="70E9BA0E" w14:textId="597082C5" w:rsidR="00F27FDF" w:rsidRPr="004C6E8A" w:rsidRDefault="003769AA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Abraham Dragon</w:t>
      </w:r>
      <w:r w:rsidR="00421C65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421C65" w:rsidRPr="004C6E8A">
        <w:rPr>
          <w:rFonts w:ascii="Calibri" w:hAnsi="Calibri" w:cs="Calibri"/>
          <w:iCs/>
          <w:sz w:val="32"/>
          <w:szCs w:val="32"/>
        </w:rPr>
        <w:t>1919 – 2007, Herkunft: Polen</w:t>
      </w:r>
    </w:p>
    <w:p w14:paraId="0BCB0D17" w14:textId="3866EA0F" w:rsidR="004D2762" w:rsidRPr="004C6E8A" w:rsidRDefault="004D2762" w:rsidP="004D2762">
      <w:pPr>
        <w:rPr>
          <w:rFonts w:ascii="Calibri" w:hAnsi="Calibri" w:cs="Calibri"/>
          <w:iCs/>
          <w:sz w:val="32"/>
          <w:szCs w:val="32"/>
          <w:lang w:val="pl-PL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>Elizer Eisenschmidt</w:t>
      </w:r>
      <w:r w:rsidR="00421C65"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 xml:space="preserve"> </w:t>
      </w:r>
      <w:r w:rsidR="00421C65" w:rsidRPr="004C6E8A">
        <w:rPr>
          <w:rFonts w:ascii="Calibri" w:hAnsi="Calibri" w:cs="Calibri"/>
          <w:iCs/>
          <w:sz w:val="32"/>
          <w:szCs w:val="32"/>
          <w:lang w:val="pl-PL"/>
        </w:rPr>
        <w:t>1920-2014, Herkunft: Belarus</w:t>
      </w:r>
    </w:p>
    <w:p w14:paraId="588208FD" w14:textId="07C1E940" w:rsidR="00B64BAB" w:rsidRPr="004C6E8A" w:rsidRDefault="003769AA">
      <w:pPr>
        <w:rPr>
          <w:rFonts w:ascii="Calibri" w:hAnsi="Calibri" w:cs="Calibri"/>
          <w:b/>
          <w:bCs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Dario Gabbai</w:t>
      </w:r>
      <w:r w:rsidR="001B0141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B64BAB" w:rsidRPr="004C6E8A">
        <w:rPr>
          <w:rFonts w:ascii="Calibri" w:hAnsi="Calibri" w:cs="Calibri"/>
          <w:iCs/>
          <w:sz w:val="32"/>
          <w:szCs w:val="32"/>
        </w:rPr>
        <w:t>1922 – 2020</w:t>
      </w:r>
      <w:r w:rsidR="001B0141" w:rsidRPr="004C6E8A">
        <w:rPr>
          <w:rFonts w:ascii="Calibri" w:hAnsi="Calibri" w:cs="Calibri"/>
          <w:iCs/>
          <w:sz w:val="32"/>
          <w:szCs w:val="32"/>
        </w:rPr>
        <w:t xml:space="preserve">, </w:t>
      </w:r>
      <w:r w:rsidR="00B64BAB" w:rsidRPr="004C6E8A">
        <w:rPr>
          <w:rFonts w:ascii="Calibri" w:hAnsi="Calibri" w:cs="Calibri"/>
          <w:iCs/>
          <w:sz w:val="32"/>
          <w:szCs w:val="32"/>
        </w:rPr>
        <w:t>Herkunft: Griechenland</w:t>
      </w:r>
    </w:p>
    <w:p w14:paraId="3E94FB4F" w14:textId="77777777" w:rsidR="004D2762" w:rsidRPr="004C6E8A" w:rsidRDefault="004D2762" w:rsidP="004D2762">
      <w:pPr>
        <w:rPr>
          <w:rFonts w:ascii="Calibri" w:hAnsi="Calibri" w:cs="Calibri"/>
          <w:iCs/>
          <w:sz w:val="32"/>
          <w:szCs w:val="32"/>
          <w:lang w:val="pl-PL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 xml:space="preserve">Morris Kesselman </w:t>
      </w:r>
      <w:r w:rsidRPr="004C6E8A">
        <w:rPr>
          <w:rFonts w:ascii="Calibri" w:hAnsi="Calibri" w:cs="Calibri"/>
          <w:iCs/>
          <w:sz w:val="32"/>
          <w:szCs w:val="32"/>
          <w:lang w:val="pl-PL"/>
        </w:rPr>
        <w:t>1926 – 2016, Herkunft: Polen</w:t>
      </w:r>
    </w:p>
    <w:p w14:paraId="6AEF12FE" w14:textId="7479D6B2" w:rsidR="00B64BAB" w:rsidRPr="004C6E8A" w:rsidRDefault="003769AA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David Nencel</w:t>
      </w:r>
      <w:r w:rsidR="001B0141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B64BAB" w:rsidRPr="004C6E8A">
        <w:rPr>
          <w:rFonts w:ascii="Calibri" w:hAnsi="Calibri" w:cs="Calibri"/>
          <w:iCs/>
          <w:sz w:val="32"/>
          <w:szCs w:val="32"/>
          <w:lang w:val="pl-PL"/>
        </w:rPr>
        <w:t>1916 – 2015</w:t>
      </w:r>
      <w:r w:rsidR="001B0141" w:rsidRPr="004C6E8A">
        <w:rPr>
          <w:rFonts w:ascii="Calibri" w:hAnsi="Calibri" w:cs="Calibri"/>
          <w:iCs/>
          <w:sz w:val="32"/>
          <w:szCs w:val="32"/>
          <w:lang w:val="pl-PL"/>
        </w:rPr>
        <w:t>,</w:t>
      </w:r>
      <w:r w:rsidR="001B0141" w:rsidRPr="004C6E8A">
        <w:rPr>
          <w:rFonts w:ascii="Calibri" w:hAnsi="Calibri" w:cs="Calibri"/>
          <w:iCs/>
          <w:sz w:val="32"/>
          <w:szCs w:val="32"/>
        </w:rPr>
        <w:t xml:space="preserve"> </w:t>
      </w:r>
      <w:r w:rsidR="00B64BAB" w:rsidRPr="004C6E8A">
        <w:rPr>
          <w:rFonts w:ascii="Calibri" w:hAnsi="Calibri" w:cs="Calibri"/>
          <w:iCs/>
          <w:sz w:val="32"/>
          <w:szCs w:val="32"/>
          <w:lang w:val="pl-PL"/>
        </w:rPr>
        <w:t>Herkunft: Polen</w:t>
      </w:r>
    </w:p>
    <w:p w14:paraId="69BFFA7C" w14:textId="575F9C8D" w:rsidR="00BB4364" w:rsidRPr="004C6E8A" w:rsidRDefault="003769AA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Morris Venezia</w:t>
      </w:r>
      <w:r w:rsidR="001B0141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BB4364" w:rsidRPr="004C6E8A">
        <w:rPr>
          <w:rFonts w:ascii="Calibri" w:hAnsi="Calibri" w:cs="Calibri"/>
          <w:iCs/>
          <w:sz w:val="32"/>
          <w:szCs w:val="32"/>
        </w:rPr>
        <w:t>1921 -2013</w:t>
      </w:r>
      <w:r w:rsidR="001B0141" w:rsidRPr="004C6E8A">
        <w:rPr>
          <w:rFonts w:ascii="Calibri" w:hAnsi="Calibri" w:cs="Calibri"/>
          <w:iCs/>
          <w:sz w:val="32"/>
          <w:szCs w:val="32"/>
        </w:rPr>
        <w:t xml:space="preserve">, </w:t>
      </w:r>
      <w:r w:rsidR="00BB4364" w:rsidRPr="004C6E8A">
        <w:rPr>
          <w:rFonts w:ascii="Calibri" w:hAnsi="Calibri" w:cs="Calibri"/>
          <w:iCs/>
          <w:sz w:val="32"/>
          <w:szCs w:val="32"/>
        </w:rPr>
        <w:t>Herkunft: Griechenland</w:t>
      </w:r>
    </w:p>
    <w:p w14:paraId="186D64A6" w14:textId="77777777" w:rsidR="00F27FDF" w:rsidRPr="004C6E8A" w:rsidRDefault="00F27FDF">
      <w:pPr>
        <w:rPr>
          <w:rFonts w:ascii="Calibri" w:hAnsi="Calibri" w:cs="Calibri"/>
          <w:iCs/>
          <w:sz w:val="32"/>
          <w:szCs w:val="32"/>
        </w:rPr>
      </w:pPr>
    </w:p>
    <w:p w14:paraId="428EB16D" w14:textId="45F08B82" w:rsidR="003C4124" w:rsidRPr="004C6E8A" w:rsidRDefault="004D2762" w:rsidP="00811018">
      <w:pPr>
        <w:rPr>
          <w:rFonts w:ascii="Calibri" w:hAnsi="Calibri" w:cs="Calibri"/>
          <w:iCs/>
          <w:sz w:val="32"/>
          <w:szCs w:val="32"/>
          <w:lang w:val="pl-PL"/>
        </w:rPr>
      </w:pPr>
      <w:r w:rsidRPr="004C6E8A">
        <w:rPr>
          <w:rFonts w:ascii="Calibri" w:hAnsi="Calibri" w:cs="Calibri"/>
          <w:iCs/>
          <w:sz w:val="32"/>
          <w:szCs w:val="32"/>
          <w:lang w:val="pl-PL"/>
        </w:rPr>
        <w:t>Zwangsarbeiterin Union-Munitionsfabrik Auschwitz</w:t>
      </w:r>
    </w:p>
    <w:p w14:paraId="452C6908" w14:textId="4B8733EE" w:rsidR="003C4124" w:rsidRPr="004C6E8A" w:rsidRDefault="00421C65" w:rsidP="00811018">
      <w:pPr>
        <w:rPr>
          <w:rFonts w:ascii="Calibri" w:hAnsi="Calibri" w:cs="Calibri"/>
          <w:iCs/>
          <w:sz w:val="32"/>
          <w:szCs w:val="32"/>
          <w:lang w:val="pl-PL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>Anna Heilmann</w:t>
      </w:r>
      <w:r w:rsidR="000F4E13"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 xml:space="preserve"> </w:t>
      </w:r>
      <w:r w:rsidR="000F4E13" w:rsidRPr="004C6E8A">
        <w:rPr>
          <w:rFonts w:ascii="Calibri" w:hAnsi="Calibri" w:cs="Calibri"/>
          <w:iCs/>
          <w:sz w:val="32"/>
          <w:szCs w:val="32"/>
          <w:lang w:val="pl-PL"/>
        </w:rPr>
        <w:t>1928 – 2011, Herkunft: Polen</w:t>
      </w:r>
    </w:p>
    <w:p w14:paraId="1B510775" w14:textId="77777777" w:rsidR="00421C65" w:rsidRPr="004C6E8A" w:rsidRDefault="00421C65" w:rsidP="00811018">
      <w:pPr>
        <w:rPr>
          <w:rFonts w:ascii="Calibri" w:hAnsi="Calibri" w:cs="Calibri"/>
          <w:b/>
          <w:bCs/>
          <w:iCs/>
          <w:sz w:val="32"/>
          <w:szCs w:val="32"/>
          <w:lang w:val="pl-PL"/>
        </w:rPr>
      </w:pPr>
    </w:p>
    <w:p w14:paraId="779450D1" w14:textId="093FCA8F" w:rsidR="003C4124" w:rsidRPr="004C6E8A" w:rsidRDefault="003C4124" w:rsidP="00811018">
      <w:pPr>
        <w:rPr>
          <w:rFonts w:ascii="Calibri" w:hAnsi="Calibri" w:cs="Calibri"/>
          <w:iCs/>
          <w:sz w:val="32"/>
          <w:szCs w:val="32"/>
          <w:lang w:val="pl-PL"/>
        </w:rPr>
      </w:pPr>
      <w:r w:rsidRPr="004C6E8A">
        <w:rPr>
          <w:rFonts w:ascii="Calibri" w:hAnsi="Calibri" w:cs="Calibri"/>
          <w:iCs/>
          <w:sz w:val="32"/>
          <w:szCs w:val="32"/>
          <w:lang w:val="pl-PL"/>
        </w:rPr>
        <w:t>Tochter des Sonderkommano-Chronisten Marcel Nadjari</w:t>
      </w:r>
    </w:p>
    <w:p w14:paraId="1A933A3B" w14:textId="45E874AD" w:rsidR="00811018" w:rsidRPr="004C6E8A" w:rsidRDefault="00421C65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>Nelly Nadjari</w:t>
      </w:r>
      <w:r w:rsidR="000F4E13" w:rsidRPr="004C6E8A">
        <w:rPr>
          <w:rFonts w:ascii="Calibri" w:hAnsi="Calibri" w:cs="Calibri"/>
          <w:b/>
          <w:bCs/>
          <w:iCs/>
          <w:sz w:val="32"/>
          <w:szCs w:val="32"/>
          <w:lang w:val="pl-PL"/>
        </w:rPr>
        <w:t xml:space="preserve"> </w:t>
      </w:r>
      <w:r w:rsidR="000F4E13" w:rsidRPr="004C6E8A">
        <w:rPr>
          <w:rFonts w:ascii="Calibri" w:hAnsi="Calibri" w:cs="Calibri"/>
          <w:iCs/>
          <w:sz w:val="32"/>
          <w:szCs w:val="32"/>
          <w:lang w:val="pl-PL"/>
        </w:rPr>
        <w:t>Athen</w:t>
      </w:r>
    </w:p>
    <w:p w14:paraId="18CC855F" w14:textId="77777777" w:rsidR="003C4124" w:rsidRPr="004C6E8A" w:rsidRDefault="003C4124" w:rsidP="00330C2D">
      <w:pPr>
        <w:pStyle w:val="textabsatz--contains-image"/>
        <w:spacing w:before="0" w:after="0"/>
        <w:contextualSpacing/>
        <w:jc w:val="both"/>
        <w:rPr>
          <w:rFonts w:ascii="Calibri" w:hAnsi="Calibri" w:cs="Calibri"/>
          <w:b/>
          <w:iCs/>
          <w:sz w:val="32"/>
          <w:szCs w:val="32"/>
        </w:rPr>
      </w:pPr>
    </w:p>
    <w:p w14:paraId="26EFE7ED" w14:textId="7BC3BC4D" w:rsidR="003C4124" w:rsidRPr="004C6E8A" w:rsidRDefault="003C4124" w:rsidP="00330C2D">
      <w:pPr>
        <w:pStyle w:val="textabsatz--contains-image"/>
        <w:spacing w:before="0" w:after="0"/>
        <w:contextualSpacing/>
        <w:jc w:val="both"/>
        <w:rPr>
          <w:rFonts w:ascii="Calibri" w:hAnsi="Calibri" w:cs="Calibri"/>
          <w:bCs/>
          <w:iCs/>
          <w:sz w:val="32"/>
          <w:szCs w:val="32"/>
        </w:rPr>
      </w:pPr>
      <w:proofErr w:type="spellStart"/>
      <w:proofErr w:type="gramStart"/>
      <w:r w:rsidRPr="004C6E8A">
        <w:rPr>
          <w:rFonts w:ascii="Calibri" w:hAnsi="Calibri" w:cs="Calibri"/>
          <w:bCs/>
          <w:iCs/>
          <w:sz w:val="32"/>
          <w:szCs w:val="32"/>
        </w:rPr>
        <w:t>Historiker:innen</w:t>
      </w:r>
      <w:proofErr w:type="spellEnd"/>
      <w:proofErr w:type="gramEnd"/>
    </w:p>
    <w:p w14:paraId="41C034D9" w14:textId="41426E6D" w:rsidR="00811018" w:rsidRPr="004C6E8A" w:rsidRDefault="008C76CB" w:rsidP="00330C2D">
      <w:pPr>
        <w:pStyle w:val="textabsatz--contains-image"/>
        <w:spacing w:before="0" w:after="0"/>
        <w:contextualSpacing/>
        <w:jc w:val="both"/>
        <w:rPr>
          <w:rFonts w:ascii="Calibri" w:eastAsia="Calibri" w:hAnsi="Calibri" w:cs="Calibri"/>
          <w:bCs/>
          <w:iCs/>
          <w:sz w:val="32"/>
          <w:szCs w:val="32"/>
        </w:rPr>
      </w:pPr>
      <w:r w:rsidRPr="004C6E8A">
        <w:rPr>
          <w:rFonts w:ascii="Calibri" w:hAnsi="Calibri" w:cs="Calibri"/>
          <w:b/>
          <w:iCs/>
          <w:sz w:val="32"/>
          <w:szCs w:val="32"/>
        </w:rPr>
        <w:t>Gideon Greif</w:t>
      </w:r>
      <w:r w:rsidR="003C4124" w:rsidRPr="004C6E8A">
        <w:rPr>
          <w:rFonts w:ascii="Calibri" w:hAnsi="Calibri" w:cs="Calibri"/>
          <w:b/>
          <w:iCs/>
          <w:sz w:val="32"/>
          <w:szCs w:val="32"/>
        </w:rPr>
        <w:t xml:space="preserve"> </w:t>
      </w:r>
      <w:r w:rsidR="00811018" w:rsidRPr="004C6E8A">
        <w:rPr>
          <w:rFonts w:ascii="Calibri" w:hAnsi="Calibri" w:cs="Calibri"/>
          <w:bCs/>
          <w:iCs/>
          <w:sz w:val="32"/>
          <w:szCs w:val="32"/>
        </w:rPr>
        <w:t>Shem</w:t>
      </w:r>
      <w:r w:rsidR="002B1119" w:rsidRPr="004C6E8A">
        <w:rPr>
          <w:rFonts w:ascii="Calibri" w:hAnsi="Calibri" w:cs="Calibri"/>
          <w:bCs/>
          <w:iCs/>
          <w:sz w:val="32"/>
          <w:szCs w:val="32"/>
        </w:rPr>
        <w:t>-</w:t>
      </w:r>
      <w:proofErr w:type="spellStart"/>
      <w:r w:rsidR="00811018" w:rsidRPr="004C6E8A">
        <w:rPr>
          <w:rFonts w:ascii="Calibri" w:hAnsi="Calibri" w:cs="Calibri"/>
          <w:bCs/>
          <w:iCs/>
          <w:sz w:val="32"/>
          <w:szCs w:val="32"/>
        </w:rPr>
        <w:t>Olam</w:t>
      </w:r>
      <w:proofErr w:type="spellEnd"/>
      <w:r w:rsidR="002B1119" w:rsidRPr="004C6E8A">
        <w:rPr>
          <w:rFonts w:ascii="Calibri" w:hAnsi="Calibri" w:cs="Calibri"/>
          <w:bCs/>
          <w:iCs/>
          <w:sz w:val="32"/>
          <w:szCs w:val="32"/>
        </w:rPr>
        <w:t>-</w:t>
      </w:r>
      <w:r w:rsidR="00811018" w:rsidRPr="004C6E8A">
        <w:rPr>
          <w:rFonts w:ascii="Calibri" w:hAnsi="Calibri" w:cs="Calibri"/>
          <w:bCs/>
          <w:iCs/>
          <w:sz w:val="32"/>
          <w:szCs w:val="32"/>
        </w:rPr>
        <w:t>Institut, Israel</w:t>
      </w:r>
    </w:p>
    <w:p w14:paraId="06005025" w14:textId="2C932391" w:rsidR="00E22DF5" w:rsidRPr="004C6E8A" w:rsidRDefault="00346BF4" w:rsidP="00346BF4">
      <w:pPr>
        <w:pStyle w:val="Listenabsatz"/>
        <w:ind w:left="0"/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Andreas Kilian</w:t>
      </w:r>
      <w:r w:rsidR="003C4124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A13C5E" w:rsidRPr="004C6E8A">
        <w:rPr>
          <w:rFonts w:ascii="Calibri" w:hAnsi="Calibri" w:cs="Calibri"/>
          <w:iCs/>
          <w:sz w:val="32"/>
          <w:szCs w:val="32"/>
        </w:rPr>
        <w:t>Vorstandsmitglied Lagergemeinschaft Auschwitz</w:t>
      </w:r>
      <w:r w:rsidR="000F4E13" w:rsidRPr="004C6E8A">
        <w:rPr>
          <w:rFonts w:ascii="Calibri" w:hAnsi="Calibri" w:cs="Calibri"/>
          <w:iCs/>
          <w:sz w:val="32"/>
          <w:szCs w:val="32"/>
        </w:rPr>
        <w:t>, Frankfurt</w:t>
      </w:r>
    </w:p>
    <w:p w14:paraId="169116A3" w14:textId="23C82E98" w:rsidR="00E069E3" w:rsidRPr="004C6E8A" w:rsidRDefault="007C2A7A" w:rsidP="007C2A7A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Stephan Lehnstaedt</w:t>
      </w:r>
      <w:r w:rsidR="003C4124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proofErr w:type="spellStart"/>
      <w:r w:rsidR="00E069E3" w:rsidRPr="004C6E8A">
        <w:rPr>
          <w:rFonts w:ascii="Calibri" w:hAnsi="Calibri" w:cs="Calibri"/>
          <w:iCs/>
          <w:sz w:val="32"/>
          <w:szCs w:val="32"/>
        </w:rPr>
        <w:t>Touro</w:t>
      </w:r>
      <w:proofErr w:type="spellEnd"/>
      <w:r w:rsidR="00E069E3" w:rsidRPr="004C6E8A">
        <w:rPr>
          <w:rFonts w:ascii="Calibri" w:hAnsi="Calibri" w:cs="Calibri"/>
          <w:iCs/>
          <w:sz w:val="32"/>
          <w:szCs w:val="32"/>
        </w:rPr>
        <w:t>-College, Berlin</w:t>
      </w:r>
    </w:p>
    <w:p w14:paraId="249627A6" w14:textId="51B04A8B" w:rsidR="004D2762" w:rsidRPr="004C6E8A" w:rsidRDefault="004D2762" w:rsidP="004D2762">
      <w:pPr>
        <w:rPr>
          <w:rFonts w:ascii="Calibri" w:hAnsi="Calibri" w:cs="Calibri"/>
          <w:iCs/>
          <w:sz w:val="32"/>
          <w:szCs w:val="32"/>
          <w:lang w:val="it-IT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  <w:lang w:val="it-IT"/>
        </w:rPr>
        <w:t xml:space="preserve">Marcello Pezzetti </w:t>
      </w:r>
      <w:r w:rsidRPr="004C6E8A">
        <w:rPr>
          <w:rFonts w:ascii="Calibri" w:hAnsi="Calibri" w:cs="Calibri"/>
          <w:iCs/>
          <w:sz w:val="32"/>
          <w:szCs w:val="32"/>
          <w:lang w:val="it-IT"/>
        </w:rPr>
        <w:t xml:space="preserve">Direktor </w:t>
      </w:r>
      <w:proofErr w:type="spellStart"/>
      <w:r w:rsidRPr="004C6E8A">
        <w:rPr>
          <w:rFonts w:ascii="Calibri" w:hAnsi="Calibri" w:cs="Calibri"/>
          <w:iCs/>
          <w:sz w:val="32"/>
          <w:szCs w:val="32"/>
          <w:lang w:val="it-IT"/>
        </w:rPr>
        <w:t>der</w:t>
      </w:r>
      <w:proofErr w:type="spellEnd"/>
      <w:r w:rsidRPr="004C6E8A">
        <w:rPr>
          <w:rFonts w:ascii="Calibri" w:hAnsi="Calibri" w:cs="Calibri"/>
          <w:iCs/>
          <w:sz w:val="32"/>
          <w:szCs w:val="32"/>
          <w:lang w:val="it-IT"/>
        </w:rPr>
        <w:t xml:space="preserve"> </w:t>
      </w:r>
      <w:proofErr w:type="spellStart"/>
      <w:r w:rsidRPr="004C6E8A">
        <w:rPr>
          <w:rFonts w:ascii="Calibri" w:hAnsi="Calibri" w:cs="Calibri"/>
          <w:iCs/>
          <w:sz w:val="32"/>
          <w:szCs w:val="32"/>
          <w:lang w:val="it-IT"/>
        </w:rPr>
        <w:t>Stiftung</w:t>
      </w:r>
      <w:proofErr w:type="spellEnd"/>
      <w:r w:rsidRPr="004C6E8A">
        <w:rPr>
          <w:rFonts w:ascii="Calibri" w:hAnsi="Calibri" w:cs="Calibri"/>
          <w:iCs/>
          <w:sz w:val="32"/>
          <w:szCs w:val="32"/>
          <w:lang w:val="it-IT"/>
        </w:rPr>
        <w:t xml:space="preserve"> Museum </w:t>
      </w:r>
      <w:proofErr w:type="spellStart"/>
      <w:r w:rsidRPr="004C6E8A">
        <w:rPr>
          <w:rFonts w:ascii="Calibri" w:hAnsi="Calibri" w:cs="Calibri"/>
          <w:iCs/>
          <w:sz w:val="32"/>
          <w:szCs w:val="32"/>
          <w:lang w:val="it-IT"/>
        </w:rPr>
        <w:t>der</w:t>
      </w:r>
      <w:proofErr w:type="spellEnd"/>
      <w:r w:rsidRPr="004C6E8A">
        <w:rPr>
          <w:rFonts w:ascii="Calibri" w:hAnsi="Calibri" w:cs="Calibri"/>
          <w:iCs/>
          <w:sz w:val="32"/>
          <w:szCs w:val="32"/>
          <w:lang w:val="it-IT"/>
        </w:rPr>
        <w:t xml:space="preserve"> Shoah, Rom</w:t>
      </w:r>
    </w:p>
    <w:p w14:paraId="38502948" w14:textId="7328A1B7" w:rsidR="00A40E69" w:rsidRPr="004C6E8A" w:rsidRDefault="00767E5B" w:rsidP="00767E5B">
      <w:pPr>
        <w:rPr>
          <w:rFonts w:ascii="Calibri" w:eastAsia="Calibri" w:hAnsi="Calibri" w:cs="Calibri"/>
          <w:iCs/>
          <w:sz w:val="32"/>
          <w:szCs w:val="32"/>
        </w:rPr>
      </w:pPr>
      <w:r w:rsidRPr="004C6E8A">
        <w:rPr>
          <w:rFonts w:ascii="Calibri" w:eastAsia="Calibri" w:hAnsi="Calibri" w:cs="Calibri"/>
          <w:b/>
          <w:bCs/>
          <w:iCs/>
          <w:sz w:val="32"/>
          <w:szCs w:val="32"/>
        </w:rPr>
        <w:t>Pavel Polian</w:t>
      </w:r>
      <w:r w:rsidR="003C4124" w:rsidRPr="004C6E8A">
        <w:rPr>
          <w:rFonts w:ascii="Calibri" w:eastAsia="Calibri" w:hAnsi="Calibri" w:cs="Calibri"/>
          <w:b/>
          <w:bCs/>
          <w:iCs/>
          <w:sz w:val="32"/>
          <w:szCs w:val="32"/>
        </w:rPr>
        <w:t xml:space="preserve"> </w:t>
      </w:r>
      <w:r w:rsidR="00A40E69" w:rsidRPr="004C6E8A">
        <w:rPr>
          <w:rFonts w:ascii="Calibri" w:eastAsia="Calibri" w:hAnsi="Calibri" w:cs="Calibri"/>
          <w:iCs/>
          <w:sz w:val="32"/>
          <w:szCs w:val="32"/>
        </w:rPr>
        <w:t>Direktor des Mandelstam-Zentrums, Moskau</w:t>
      </w:r>
    </w:p>
    <w:p w14:paraId="7C033BA7" w14:textId="78D0E6E8" w:rsidR="00A40E69" w:rsidRPr="004C6E8A" w:rsidRDefault="00767E5B" w:rsidP="00A13C5E">
      <w:pPr>
        <w:rPr>
          <w:rFonts w:ascii="Calibri" w:hAnsi="Calibri" w:cs="Calibri"/>
          <w:iCs/>
          <w:color w:val="231F20"/>
          <w:spacing w:val="-4"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color w:val="231F20"/>
          <w:spacing w:val="-4"/>
          <w:sz w:val="32"/>
          <w:szCs w:val="32"/>
        </w:rPr>
        <w:t>Andrea Rudorff</w:t>
      </w:r>
      <w:r w:rsidR="003C4124" w:rsidRPr="004C6E8A">
        <w:rPr>
          <w:rFonts w:ascii="Calibri" w:hAnsi="Calibri" w:cs="Calibri"/>
          <w:b/>
          <w:bCs/>
          <w:iCs/>
          <w:color w:val="231F20"/>
          <w:spacing w:val="-4"/>
          <w:sz w:val="32"/>
          <w:szCs w:val="32"/>
        </w:rPr>
        <w:t xml:space="preserve"> </w:t>
      </w:r>
      <w:r w:rsidR="00A40E69" w:rsidRPr="004C6E8A">
        <w:rPr>
          <w:rFonts w:ascii="Calibri" w:hAnsi="Calibri" w:cs="Calibri"/>
          <w:iCs/>
          <w:color w:val="231F20"/>
          <w:spacing w:val="-4"/>
          <w:sz w:val="32"/>
          <w:szCs w:val="32"/>
        </w:rPr>
        <w:t>Fritz-Bauer-Institut, Frankfurt</w:t>
      </w:r>
    </w:p>
    <w:p w14:paraId="032164C2" w14:textId="0137552F" w:rsidR="00AD3D44" w:rsidRPr="004C6E8A" w:rsidRDefault="00015F38" w:rsidP="00015F38">
      <w:pPr>
        <w:rPr>
          <w:rFonts w:ascii="Calibri" w:hAnsi="Calibri" w:cs="Calibri"/>
          <w:iCs/>
          <w:sz w:val="32"/>
          <w:szCs w:val="32"/>
        </w:rPr>
      </w:pPr>
      <w:r w:rsidRPr="004C6E8A">
        <w:rPr>
          <w:rFonts w:ascii="Calibri" w:hAnsi="Calibri" w:cs="Calibri"/>
          <w:b/>
          <w:bCs/>
          <w:iCs/>
          <w:sz w:val="32"/>
          <w:szCs w:val="32"/>
        </w:rPr>
        <w:t>Annegret Schüle</w:t>
      </w:r>
      <w:r w:rsidR="003C4124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AD3D44" w:rsidRPr="004C6E8A">
        <w:rPr>
          <w:rFonts w:ascii="Calibri" w:hAnsi="Calibri" w:cs="Calibri"/>
          <w:iCs/>
          <w:sz w:val="32"/>
          <w:szCs w:val="32"/>
        </w:rPr>
        <w:t>Direktorin Gedenkort Topf &amp; Söhne, Erfurt</w:t>
      </w:r>
    </w:p>
    <w:p w14:paraId="4EBA3504" w14:textId="42CBAC23" w:rsidR="004D2762" w:rsidRPr="004C6E8A" w:rsidRDefault="004D2762" w:rsidP="004D2762">
      <w:pPr>
        <w:pStyle w:val="StandardWeb"/>
        <w:spacing w:before="0" w:after="0"/>
        <w:rPr>
          <w:rFonts w:ascii="Calibri" w:hAnsi="Calibri" w:cs="Calibri"/>
          <w:bCs/>
          <w:iCs/>
          <w:sz w:val="32"/>
          <w:szCs w:val="32"/>
        </w:rPr>
      </w:pPr>
      <w:r w:rsidRPr="004C6E8A">
        <w:rPr>
          <w:rFonts w:ascii="Calibri" w:hAnsi="Calibri" w:cs="Calibri"/>
          <w:b/>
          <w:iCs/>
          <w:sz w:val="32"/>
          <w:szCs w:val="32"/>
        </w:rPr>
        <w:t xml:space="preserve">Nikolaus Wachsmann </w:t>
      </w:r>
      <w:r w:rsidRPr="004C6E8A">
        <w:rPr>
          <w:rFonts w:ascii="Calibri" w:hAnsi="Calibri" w:cs="Calibri"/>
          <w:bCs/>
          <w:iCs/>
          <w:sz w:val="32"/>
          <w:szCs w:val="32"/>
        </w:rPr>
        <w:t>Birkbeck University, London</w:t>
      </w:r>
    </w:p>
    <w:p w14:paraId="5890B3C4" w14:textId="77777777" w:rsidR="004D2762" w:rsidRPr="004C6E8A" w:rsidRDefault="004D2762" w:rsidP="004D2762">
      <w:pPr>
        <w:rPr>
          <w:rFonts w:ascii="Calibri" w:hAnsi="Calibri" w:cs="Calibri"/>
          <w:b/>
          <w:bCs/>
          <w:iCs/>
          <w:color w:val="000000"/>
          <w:sz w:val="32"/>
          <w:szCs w:val="32"/>
        </w:rPr>
      </w:pPr>
    </w:p>
    <w:p w14:paraId="75AE7419" w14:textId="1A97A02C" w:rsidR="00685568" w:rsidRPr="004C6E8A" w:rsidRDefault="008D59C5" w:rsidP="008D59C5">
      <w:pPr>
        <w:rPr>
          <w:rFonts w:ascii="Calibri" w:hAnsi="Calibri" w:cs="Calibri"/>
          <w:iCs/>
          <w:sz w:val="32"/>
          <w:szCs w:val="32"/>
        </w:rPr>
      </w:pPr>
      <w:bookmarkStart w:id="0" w:name="_Hlk218873357"/>
      <w:r w:rsidRPr="004C6E8A">
        <w:rPr>
          <w:rFonts w:ascii="Calibri" w:hAnsi="Calibri" w:cs="Calibri"/>
          <w:b/>
          <w:bCs/>
          <w:iCs/>
          <w:sz w:val="32"/>
          <w:szCs w:val="32"/>
        </w:rPr>
        <w:t>Michal Wojcik</w:t>
      </w:r>
      <w:r w:rsidR="003C4124" w:rsidRPr="004C6E8A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proofErr w:type="spellStart"/>
      <w:r w:rsidR="00685568" w:rsidRPr="004C6E8A">
        <w:rPr>
          <w:rFonts w:ascii="Calibri" w:hAnsi="Calibri" w:cs="Calibri"/>
          <w:iCs/>
          <w:sz w:val="32"/>
          <w:szCs w:val="32"/>
        </w:rPr>
        <w:t>Freier</w:t>
      </w:r>
      <w:proofErr w:type="spellEnd"/>
      <w:r w:rsidR="00685568" w:rsidRPr="004C6E8A">
        <w:rPr>
          <w:rFonts w:ascii="Calibri" w:hAnsi="Calibri" w:cs="Calibri"/>
          <w:iCs/>
          <w:sz w:val="32"/>
          <w:szCs w:val="32"/>
        </w:rPr>
        <w:t xml:space="preserve"> Autor und Journalist</w:t>
      </w:r>
      <w:r w:rsidR="003C4124" w:rsidRPr="004C6E8A">
        <w:rPr>
          <w:rFonts w:ascii="Calibri" w:hAnsi="Calibri" w:cs="Calibri"/>
          <w:iCs/>
          <w:sz w:val="32"/>
          <w:szCs w:val="32"/>
        </w:rPr>
        <w:t xml:space="preserve">, </w:t>
      </w:r>
      <w:r w:rsidR="00685568" w:rsidRPr="004C6E8A">
        <w:rPr>
          <w:rFonts w:ascii="Calibri" w:hAnsi="Calibri" w:cs="Calibri"/>
          <w:iCs/>
          <w:sz w:val="32"/>
          <w:szCs w:val="32"/>
        </w:rPr>
        <w:t>Warschau</w:t>
      </w:r>
    </w:p>
    <w:bookmarkEnd w:id="0"/>
    <w:p w14:paraId="152FC3F5" w14:textId="77777777" w:rsidR="008D59C5" w:rsidRPr="004C6E8A" w:rsidRDefault="008D59C5" w:rsidP="008D59C5">
      <w:pPr>
        <w:ind w:left="1416" w:hanging="1416"/>
        <w:rPr>
          <w:rFonts w:ascii="Arial" w:hAnsi="Arial" w:cs="Arial"/>
          <w:iCs/>
        </w:rPr>
      </w:pPr>
    </w:p>
    <w:sectPr w:rsidR="008D59C5" w:rsidRPr="004C6E8A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EF332" w14:textId="77777777" w:rsidR="007C50B8" w:rsidRDefault="007C50B8">
      <w:r>
        <w:separator/>
      </w:r>
    </w:p>
  </w:endnote>
  <w:endnote w:type="continuationSeparator" w:id="0">
    <w:p w14:paraId="52547491" w14:textId="77777777" w:rsidR="007C50B8" w:rsidRDefault="007C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">
    <w:altName w:val="Segoe UI Historic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2F6A" w14:textId="77777777" w:rsidR="007C50B8" w:rsidRDefault="007C50B8">
      <w:r>
        <w:rPr>
          <w:color w:val="000000"/>
        </w:rPr>
        <w:separator/>
      </w:r>
    </w:p>
  </w:footnote>
  <w:footnote w:type="continuationSeparator" w:id="0">
    <w:p w14:paraId="2CB6AEFA" w14:textId="77777777" w:rsidR="007C50B8" w:rsidRDefault="007C5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3A"/>
    <w:rsid w:val="00006B74"/>
    <w:rsid w:val="00015F38"/>
    <w:rsid w:val="0001717B"/>
    <w:rsid w:val="000428FD"/>
    <w:rsid w:val="000451BA"/>
    <w:rsid w:val="00061E4B"/>
    <w:rsid w:val="00083B33"/>
    <w:rsid w:val="00091126"/>
    <w:rsid w:val="000956EE"/>
    <w:rsid w:val="000B4DE4"/>
    <w:rsid w:val="000C1025"/>
    <w:rsid w:val="000C1B0E"/>
    <w:rsid w:val="000D2469"/>
    <w:rsid w:val="000E6D30"/>
    <w:rsid w:val="000F26E4"/>
    <w:rsid w:val="000F4E13"/>
    <w:rsid w:val="001032DC"/>
    <w:rsid w:val="00141D58"/>
    <w:rsid w:val="0015644E"/>
    <w:rsid w:val="00157D10"/>
    <w:rsid w:val="00160F91"/>
    <w:rsid w:val="001668DE"/>
    <w:rsid w:val="00180B5F"/>
    <w:rsid w:val="001849F0"/>
    <w:rsid w:val="0019243B"/>
    <w:rsid w:val="001B0141"/>
    <w:rsid w:val="001B13C7"/>
    <w:rsid w:val="001C67DF"/>
    <w:rsid w:val="001C7FD2"/>
    <w:rsid w:val="00207252"/>
    <w:rsid w:val="00210D78"/>
    <w:rsid w:val="00242A38"/>
    <w:rsid w:val="00253072"/>
    <w:rsid w:val="0025462D"/>
    <w:rsid w:val="00267793"/>
    <w:rsid w:val="00284CE7"/>
    <w:rsid w:val="002B1119"/>
    <w:rsid w:val="002B24BD"/>
    <w:rsid w:val="002C003D"/>
    <w:rsid w:val="002C0F67"/>
    <w:rsid w:val="002C3428"/>
    <w:rsid w:val="002D0918"/>
    <w:rsid w:val="002D1B54"/>
    <w:rsid w:val="00300501"/>
    <w:rsid w:val="0032609C"/>
    <w:rsid w:val="00326161"/>
    <w:rsid w:val="00330C2D"/>
    <w:rsid w:val="003310CC"/>
    <w:rsid w:val="00340724"/>
    <w:rsid w:val="00346BF4"/>
    <w:rsid w:val="00360AA4"/>
    <w:rsid w:val="00361791"/>
    <w:rsid w:val="00366AD8"/>
    <w:rsid w:val="0037608A"/>
    <w:rsid w:val="003769AA"/>
    <w:rsid w:val="0039405F"/>
    <w:rsid w:val="003A1081"/>
    <w:rsid w:val="003C4124"/>
    <w:rsid w:val="003E6475"/>
    <w:rsid w:val="003F1A09"/>
    <w:rsid w:val="003F23F9"/>
    <w:rsid w:val="00402E78"/>
    <w:rsid w:val="00421C65"/>
    <w:rsid w:val="00423F03"/>
    <w:rsid w:val="00433FB3"/>
    <w:rsid w:val="00440CE7"/>
    <w:rsid w:val="00446AAE"/>
    <w:rsid w:val="00455105"/>
    <w:rsid w:val="004568D0"/>
    <w:rsid w:val="00470606"/>
    <w:rsid w:val="00485D67"/>
    <w:rsid w:val="004C6DB1"/>
    <w:rsid w:val="004C6E8A"/>
    <w:rsid w:val="004D2762"/>
    <w:rsid w:val="004D58EF"/>
    <w:rsid w:val="004D668D"/>
    <w:rsid w:val="004E5F06"/>
    <w:rsid w:val="004E5F52"/>
    <w:rsid w:val="005052B3"/>
    <w:rsid w:val="00506E66"/>
    <w:rsid w:val="0054365F"/>
    <w:rsid w:val="005465D1"/>
    <w:rsid w:val="00552152"/>
    <w:rsid w:val="00561B7A"/>
    <w:rsid w:val="00585B79"/>
    <w:rsid w:val="00586433"/>
    <w:rsid w:val="005A14CC"/>
    <w:rsid w:val="005B39EC"/>
    <w:rsid w:val="005C3FEB"/>
    <w:rsid w:val="005C5ADF"/>
    <w:rsid w:val="005D7D66"/>
    <w:rsid w:val="00614B46"/>
    <w:rsid w:val="006217DC"/>
    <w:rsid w:val="00632E7D"/>
    <w:rsid w:val="00664194"/>
    <w:rsid w:val="0066644C"/>
    <w:rsid w:val="0066652F"/>
    <w:rsid w:val="00676FF2"/>
    <w:rsid w:val="00685568"/>
    <w:rsid w:val="006953C1"/>
    <w:rsid w:val="006A4163"/>
    <w:rsid w:val="006C12CA"/>
    <w:rsid w:val="006C2D5F"/>
    <w:rsid w:val="006D4A4F"/>
    <w:rsid w:val="006E1D64"/>
    <w:rsid w:val="006E2226"/>
    <w:rsid w:val="006E60B0"/>
    <w:rsid w:val="006F1A5B"/>
    <w:rsid w:val="0072069C"/>
    <w:rsid w:val="00730ADC"/>
    <w:rsid w:val="00752505"/>
    <w:rsid w:val="00753607"/>
    <w:rsid w:val="00761B46"/>
    <w:rsid w:val="0076437E"/>
    <w:rsid w:val="00767E5B"/>
    <w:rsid w:val="00794611"/>
    <w:rsid w:val="00797D34"/>
    <w:rsid w:val="007A3EC9"/>
    <w:rsid w:val="007B13DE"/>
    <w:rsid w:val="007C2A7A"/>
    <w:rsid w:val="007C50B8"/>
    <w:rsid w:val="007D4423"/>
    <w:rsid w:val="007E057F"/>
    <w:rsid w:val="007E19AA"/>
    <w:rsid w:val="007F3D38"/>
    <w:rsid w:val="007F5D0D"/>
    <w:rsid w:val="00803AC0"/>
    <w:rsid w:val="008042BC"/>
    <w:rsid w:val="00811018"/>
    <w:rsid w:val="008135D8"/>
    <w:rsid w:val="0083214F"/>
    <w:rsid w:val="0083753E"/>
    <w:rsid w:val="00840DDF"/>
    <w:rsid w:val="0085325D"/>
    <w:rsid w:val="00853E5A"/>
    <w:rsid w:val="00865EB1"/>
    <w:rsid w:val="00873B39"/>
    <w:rsid w:val="00874B1B"/>
    <w:rsid w:val="00894113"/>
    <w:rsid w:val="00894E83"/>
    <w:rsid w:val="008A0356"/>
    <w:rsid w:val="008A07BB"/>
    <w:rsid w:val="008B0F99"/>
    <w:rsid w:val="008B2C09"/>
    <w:rsid w:val="008B774B"/>
    <w:rsid w:val="008C76CB"/>
    <w:rsid w:val="008D59C5"/>
    <w:rsid w:val="0090589B"/>
    <w:rsid w:val="00910C8D"/>
    <w:rsid w:val="009130F2"/>
    <w:rsid w:val="0092262C"/>
    <w:rsid w:val="00923981"/>
    <w:rsid w:val="00923B78"/>
    <w:rsid w:val="009432D5"/>
    <w:rsid w:val="00950BB6"/>
    <w:rsid w:val="00952309"/>
    <w:rsid w:val="00955A59"/>
    <w:rsid w:val="00956DD5"/>
    <w:rsid w:val="00960BB4"/>
    <w:rsid w:val="00962D3A"/>
    <w:rsid w:val="00974917"/>
    <w:rsid w:val="00982E26"/>
    <w:rsid w:val="00984344"/>
    <w:rsid w:val="009860F3"/>
    <w:rsid w:val="0099076A"/>
    <w:rsid w:val="009A20DD"/>
    <w:rsid w:val="009C1C72"/>
    <w:rsid w:val="009E5F53"/>
    <w:rsid w:val="009F4893"/>
    <w:rsid w:val="00A065BF"/>
    <w:rsid w:val="00A13ADF"/>
    <w:rsid w:val="00A13C5E"/>
    <w:rsid w:val="00A14483"/>
    <w:rsid w:val="00A32940"/>
    <w:rsid w:val="00A40E69"/>
    <w:rsid w:val="00A511F8"/>
    <w:rsid w:val="00A51897"/>
    <w:rsid w:val="00A55BFD"/>
    <w:rsid w:val="00A6763A"/>
    <w:rsid w:val="00A75BE6"/>
    <w:rsid w:val="00AD3D44"/>
    <w:rsid w:val="00AE3005"/>
    <w:rsid w:val="00B20FBF"/>
    <w:rsid w:val="00B30222"/>
    <w:rsid w:val="00B503AA"/>
    <w:rsid w:val="00B64BAB"/>
    <w:rsid w:val="00B90738"/>
    <w:rsid w:val="00B94820"/>
    <w:rsid w:val="00BA03CB"/>
    <w:rsid w:val="00BA281D"/>
    <w:rsid w:val="00BB4364"/>
    <w:rsid w:val="00BB6D86"/>
    <w:rsid w:val="00BC1256"/>
    <w:rsid w:val="00BF4016"/>
    <w:rsid w:val="00C0553F"/>
    <w:rsid w:val="00C37B27"/>
    <w:rsid w:val="00C40D13"/>
    <w:rsid w:val="00C43BAB"/>
    <w:rsid w:val="00C47DF4"/>
    <w:rsid w:val="00C574BF"/>
    <w:rsid w:val="00C640CC"/>
    <w:rsid w:val="00C9050B"/>
    <w:rsid w:val="00C90EEB"/>
    <w:rsid w:val="00C9418B"/>
    <w:rsid w:val="00CA3DAB"/>
    <w:rsid w:val="00CA5302"/>
    <w:rsid w:val="00CA7802"/>
    <w:rsid w:val="00CA7EBF"/>
    <w:rsid w:val="00CB43C3"/>
    <w:rsid w:val="00CE067B"/>
    <w:rsid w:val="00D17B77"/>
    <w:rsid w:val="00D21F92"/>
    <w:rsid w:val="00D92A6D"/>
    <w:rsid w:val="00D93691"/>
    <w:rsid w:val="00DA3B18"/>
    <w:rsid w:val="00DC6B26"/>
    <w:rsid w:val="00DD3A89"/>
    <w:rsid w:val="00DE066E"/>
    <w:rsid w:val="00DE1936"/>
    <w:rsid w:val="00DE1AEE"/>
    <w:rsid w:val="00DE7500"/>
    <w:rsid w:val="00DE7738"/>
    <w:rsid w:val="00DE7FB8"/>
    <w:rsid w:val="00E069E3"/>
    <w:rsid w:val="00E22DF5"/>
    <w:rsid w:val="00E269E2"/>
    <w:rsid w:val="00E404EC"/>
    <w:rsid w:val="00E66083"/>
    <w:rsid w:val="00E7601E"/>
    <w:rsid w:val="00E918A5"/>
    <w:rsid w:val="00ED4145"/>
    <w:rsid w:val="00EF45D4"/>
    <w:rsid w:val="00F126FC"/>
    <w:rsid w:val="00F22913"/>
    <w:rsid w:val="00F27FDF"/>
    <w:rsid w:val="00F31B5F"/>
    <w:rsid w:val="00F32F67"/>
    <w:rsid w:val="00F345B9"/>
    <w:rsid w:val="00F442CA"/>
    <w:rsid w:val="00FB2547"/>
    <w:rsid w:val="00FB5C2D"/>
    <w:rsid w:val="00FB6F58"/>
    <w:rsid w:val="00FE575A"/>
    <w:rsid w:val="00FF0308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4852"/>
  <w15:docId w15:val="{BD6FE833-DB68-433A-8F92-295F99DA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absatz--contains-image">
    <w:name w:val="textabsatz--contains-image"/>
    <w:basedOn w:val="Standard"/>
    <w:pPr>
      <w:suppressAutoHyphens w:val="0"/>
      <w:spacing w:before="100" w:after="100"/>
    </w:pPr>
    <w:rPr>
      <w:rFonts w:cs="Times New Roman"/>
    </w:rPr>
  </w:style>
  <w:style w:type="paragraph" w:customStyle="1" w:styleId="OT">
    <w:name w:val="OT"/>
    <w:basedOn w:val="Standard"/>
    <w:pPr>
      <w:suppressAutoHyphens w:val="0"/>
      <w:ind w:left="709"/>
      <w:jc w:val="both"/>
    </w:pPr>
    <w:rPr>
      <w:rFonts w:ascii="Verdana" w:hAnsi="Verdana" w:cs="Arial"/>
      <w:b/>
      <w:i/>
      <w:iCs/>
      <w:color w:val="47D459"/>
      <w:sz w:val="20"/>
    </w:rPr>
  </w:style>
  <w:style w:type="paragraph" w:styleId="Listenabsatz">
    <w:name w:val="List Paragraph"/>
    <w:basedOn w:val="Standard"/>
    <w:qFormat/>
    <w:pPr>
      <w:ind w:left="720"/>
    </w:pPr>
    <w:rPr>
      <w:rFonts w:cs="Times New Roman"/>
    </w:rPr>
  </w:style>
  <w:style w:type="paragraph" w:styleId="StandardWeb">
    <w:name w:val="Normal (Web)"/>
    <w:basedOn w:val="Standard"/>
    <w:pPr>
      <w:suppressAutoHyphens w:val="0"/>
      <w:spacing w:before="100" w:after="100"/>
    </w:pPr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WW8Num1z1">
    <w:name w:val="WW8Num1z1"/>
    <w:rsid w:val="008C76CB"/>
  </w:style>
  <w:style w:type="character" w:customStyle="1" w:styleId="WW8Num1z8">
    <w:name w:val="WW8Num1z8"/>
    <w:rsid w:val="00346BF4"/>
  </w:style>
  <w:style w:type="paragraph" w:styleId="Textkrper">
    <w:name w:val="Body Text"/>
    <w:basedOn w:val="Standard"/>
    <w:link w:val="TextkrperZchn"/>
    <w:rsid w:val="00767E5B"/>
    <w:pPr>
      <w:widowControl/>
      <w:autoSpaceDN/>
      <w:spacing w:after="140" w:line="288" w:lineRule="auto"/>
      <w:textAlignment w:val="auto"/>
    </w:pPr>
    <w:rPr>
      <w:rFonts w:ascii="Palatino" w:eastAsia="Times New Roman" w:hAnsi="Palatino" w:cs="Palatino"/>
      <w:kern w:val="0"/>
      <w:szCs w:val="20"/>
      <w:lang w:val="en-US" w:eastAsia="ar-SA" w:bidi="ar-SA"/>
    </w:rPr>
  </w:style>
  <w:style w:type="character" w:customStyle="1" w:styleId="TextkrperZchn">
    <w:name w:val="Textkörper Zchn"/>
    <w:link w:val="Textkrper"/>
    <w:rsid w:val="00767E5B"/>
    <w:rPr>
      <w:rFonts w:ascii="Palatino" w:eastAsia="Times New Roman" w:hAnsi="Palatino" w:cs="Palatino"/>
      <w:sz w:val="24"/>
      <w:lang w:val="en-US" w:eastAsia="ar-SA"/>
    </w:rPr>
  </w:style>
  <w:style w:type="paragraph" w:customStyle="1" w:styleId="MOD">
    <w:name w:val="MOD"/>
    <w:basedOn w:val="textabsatz--contains-image"/>
    <w:rsid w:val="003E6475"/>
    <w:pPr>
      <w:widowControl/>
      <w:autoSpaceDN/>
      <w:spacing w:before="0" w:after="0" w:line="360" w:lineRule="auto"/>
      <w:textAlignment w:val="auto"/>
    </w:pPr>
    <w:rPr>
      <w:rFonts w:ascii="Verdana" w:eastAsia="Times New Roman" w:hAnsi="Verdana" w:cs="Tahoma"/>
      <w:kern w:val="0"/>
      <w:lang w:eastAsia="ar-SA" w:bidi="ar-SA"/>
    </w:rPr>
  </w:style>
  <w:style w:type="paragraph" w:customStyle="1" w:styleId="RUNDFUNKBERSCHRIFT">
    <w:name w:val="RUNDFUNKÜBERSCHRIFT"/>
    <w:basedOn w:val="Standard"/>
    <w:rsid w:val="008042BC"/>
    <w:pPr>
      <w:widowControl/>
      <w:suppressAutoHyphens w:val="0"/>
      <w:autoSpaceDN/>
      <w:spacing w:line="360" w:lineRule="auto"/>
      <w:textAlignment w:val="auto"/>
    </w:pPr>
    <w:rPr>
      <w:rFonts w:ascii="Verdana" w:eastAsia="Times New Roman" w:hAnsi="Verdana" w:cs="Times New Roman"/>
      <w:b/>
      <w:bCs/>
      <w:kern w:val="0"/>
      <w:szCs w:val="20"/>
      <w:lang w:eastAsia="ar-SA"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641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64194"/>
    <w:rPr>
      <w:rFonts w:cs="Mangal"/>
      <w:sz w:val="20"/>
      <w:szCs w:val="18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64194"/>
    <w:rPr>
      <w:rFonts w:cs="Mangal"/>
      <w:kern w:val="3"/>
      <w:szCs w:val="18"/>
      <w:lang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41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4194"/>
    <w:rPr>
      <w:rFonts w:cs="Mangal"/>
      <w:b/>
      <w:bCs/>
      <w:kern w:val="3"/>
      <w:szCs w:val="18"/>
      <w:lang w:bidi="hi-IN"/>
    </w:rPr>
  </w:style>
  <w:style w:type="paragraph" w:styleId="berarbeitung">
    <w:name w:val="Revision"/>
    <w:hidden/>
    <w:uiPriority w:val="99"/>
    <w:semiHidden/>
    <w:rsid w:val="0085325D"/>
    <w:rPr>
      <w:rFonts w:cs="Mangal"/>
      <w:kern w:val="3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260222_Manuskript%20Aufstand%2052erAnmSusann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260222_Manuskript Aufstand 52erAnmSusanne.dotx</Template>
  <TotalTime>0</TotalTime>
  <Pages>1</Pages>
  <Words>145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cp:lastModifiedBy>6206</cp:lastModifiedBy>
  <cp:revision>6</cp:revision>
  <dcterms:created xsi:type="dcterms:W3CDTF">2026-04-17T07:04:00Z</dcterms:created>
  <dcterms:modified xsi:type="dcterms:W3CDTF">2026-04-17T13:55:00Z</dcterms:modified>
</cp:coreProperties>
</file>